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0B6BBB">
        <w:t>AN WG4 Meeting #10</w:t>
      </w:r>
      <w:r w:rsidR="00E531EF">
        <w:t>1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2D60D7">
        <w:t>19079</w:t>
      </w:r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E531EF">
        <w:t xml:space="preserve">Nov </w:t>
      </w:r>
      <w:r w:rsidR="00F15E3B">
        <w:t>1</w:t>
      </w:r>
      <w:r w:rsidR="00A95FA5">
        <w:t xml:space="preserve"> </w:t>
      </w:r>
      <w:r>
        <w:t>–</w:t>
      </w:r>
      <w:r w:rsidR="00A95FA5">
        <w:t xml:space="preserve"> </w:t>
      </w:r>
      <w:r w:rsidR="00E531EF">
        <w:t>12</w:t>
      </w:r>
      <w:r w:rsidR="00A95FA5">
        <w:t>, 2021</w:t>
      </w:r>
      <w:r w:rsidR="00AD1856">
        <w:tab/>
      </w: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084A16">
        <w:t>7.5.1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1" w:name="OLE_LINK1"/>
      <w:r w:rsidR="00E531EF">
        <w:t>Discussion on DC configuration grouping</w:t>
      </w:r>
      <w:bookmarkEnd w:id="1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  <w:bookmarkStart w:id="2" w:name="_GoBack"/>
      <w:bookmarkEnd w:id="2"/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4329A1" w:rsidRDefault="00CC3B8E" w:rsidP="004329A1">
      <w:r>
        <w:t>In RAN4#100</w:t>
      </w:r>
      <w:r w:rsidR="00D014DF">
        <w:t xml:space="preserve">-e meeting, </w:t>
      </w:r>
      <w:r>
        <w:t>a TP on rules of DC configuration table is approved in [1]</w:t>
      </w:r>
      <w:r w:rsidR="00640471">
        <w:t xml:space="preserve"> based on the previous WF in [2]</w:t>
      </w:r>
      <w:r>
        <w:t>.</w:t>
      </w:r>
      <w:r w:rsidR="004329A1">
        <w:t xml:space="preserve"> </w:t>
      </w:r>
      <w:r w:rsidR="004329A1">
        <w:rPr>
          <w:rFonts w:hint="eastAsia"/>
        </w:rPr>
        <w:t>I</w:t>
      </w:r>
      <w:r w:rsidR="004329A1">
        <w:t xml:space="preserve">n order to reduce the </w:t>
      </w:r>
      <w:r w:rsidR="004329A1">
        <w:rPr>
          <w:rFonts w:hint="eastAsia"/>
        </w:rPr>
        <w:t>EN</w:t>
      </w:r>
      <w:r w:rsidR="004329A1">
        <w:t>-DC, NE-DC and NR-DC configuration table size, the following rules should be applied to the grouping of the configurations.</w:t>
      </w:r>
    </w:p>
    <w:p w:rsidR="004329A1" w:rsidRPr="00A93732" w:rsidRDefault="004329A1" w:rsidP="004329A1">
      <w:pPr>
        <w:pStyle w:val="B1"/>
      </w:pPr>
      <w:r>
        <w:t>-</w:t>
      </w:r>
      <w:r w:rsidRPr="00A93732">
        <w:tab/>
      </w:r>
      <w:r w:rsidRPr="00B433B2">
        <w:t xml:space="preserve">Grouping of </w:t>
      </w:r>
      <w:r w:rsidRPr="008A575B">
        <w:t>DC configurations is based on common band combination</w:t>
      </w:r>
      <w:r>
        <w:t>.</w:t>
      </w:r>
    </w:p>
    <w:p w:rsidR="004329A1" w:rsidRDefault="004329A1" w:rsidP="004329A1">
      <w:pPr>
        <w:pStyle w:val="B1"/>
      </w:pPr>
      <w:r>
        <w:t>-</w:t>
      </w:r>
      <w:r w:rsidRPr="00A93732">
        <w:tab/>
      </w:r>
      <w:r w:rsidRPr="008A575B">
        <w:t>In case E-UTRA or/and NR has non-contiguous CA</w:t>
      </w:r>
      <w:r>
        <w:t>,</w:t>
      </w:r>
      <w:r w:rsidRPr="008A575B">
        <w:t xml:space="preserve"> it will be on a separat</w:t>
      </w:r>
      <w:r w:rsidRPr="00B433B2">
        <w:t xml:space="preserve">e row compared to cases when </w:t>
      </w:r>
      <w:r w:rsidRPr="008A575B">
        <w:t>DC configuration has only single carrier or contiguous CA operation</w:t>
      </w:r>
      <w:r>
        <w:t>.</w:t>
      </w:r>
    </w:p>
    <w:p w:rsidR="004329A1" w:rsidRDefault="004329A1" w:rsidP="004329A1">
      <w:pPr>
        <w:pStyle w:val="B1"/>
      </w:pPr>
      <w:r>
        <w:t>-</w:t>
      </w:r>
      <w:r w:rsidRPr="00A93732">
        <w:tab/>
      </w:r>
      <w:r w:rsidRPr="008A575B">
        <w:t>Common band combination should be considered as the configurations having the same band sequence, such as DC_x-y-y_nz and DC_x-x-y_nz are different band combinations, while all configurations with DC_x-y_nz(*) having non-contiguous parts in band nz are considered as common band combination.</w:t>
      </w:r>
    </w:p>
    <w:p w:rsidR="00CC3B8E" w:rsidRPr="004329A1" w:rsidRDefault="004E6963" w:rsidP="003252F6">
      <w:r>
        <w:rPr>
          <w:rFonts w:hint="eastAsia"/>
        </w:rPr>
        <w:t>I</w:t>
      </w:r>
      <w:r>
        <w:t>n this paper, we further check the DC configuration grouping in TS 38.101-3.</w:t>
      </w:r>
    </w:p>
    <w:p w:rsidR="00896C6D" w:rsidRDefault="00896C6D" w:rsidP="00896C6D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9C5A5D" w:rsidRDefault="009C5A5D" w:rsidP="00896C6D">
      <w:r>
        <w:t xml:space="preserve">Regarding to the understanding of what the common band combination refers to, it seems that there are some misunderstanding among different companies in current RAN4 spec TS 38.101-3. For some configurations, the grouping rules in [2] are not strictly complied with. </w:t>
      </w:r>
    </w:p>
    <w:p w:rsidR="00430DCF" w:rsidRDefault="006374BF" w:rsidP="006374BF">
      <w:r>
        <w:t>Let’s take the following EN-DC configurat</w:t>
      </w:r>
      <w:r w:rsidR="00AA15E6">
        <w:t>ion</w:t>
      </w:r>
      <w:r w:rsidR="00430DCF">
        <w:t>s</w:t>
      </w:r>
      <w:r>
        <w:t xml:space="preserve"> as </w:t>
      </w:r>
      <w:r w:rsidR="00AA15E6">
        <w:t>an example</w:t>
      </w:r>
      <w:r>
        <w:t xml:space="preserve">. </w:t>
      </w:r>
    </w:p>
    <w:p w:rsidR="00430DCF" w:rsidRPr="00430DCF" w:rsidRDefault="00430DCF" w:rsidP="00430DCF">
      <w:pPr>
        <w:rPr>
          <w:b/>
          <w:i/>
          <w:u w:val="single"/>
        </w:rPr>
      </w:pPr>
      <w:r w:rsidRPr="00430DCF">
        <w:rPr>
          <w:rFonts w:hint="eastAsia"/>
          <w:b/>
          <w:i/>
          <w:u w:val="single"/>
        </w:rPr>
        <w:t>(</w:t>
      </w:r>
      <w:r w:rsidRPr="00430DCF">
        <w:rPr>
          <w:b/>
          <w:i/>
          <w:u w:val="single"/>
        </w:rPr>
        <w:t>1)  Configurations with E-UTRAN band(s) in non-contiguous part</w:t>
      </w:r>
    </w:p>
    <w:p w:rsidR="006374BF" w:rsidRDefault="006374BF" w:rsidP="006374BF">
      <w:r>
        <w:t>The DC_3-3-7_n257 and DC_3-3-7-7_n257 are regarded as “Different Band Combination” which are grouped in different rows</w:t>
      </w:r>
      <w:r>
        <w:rPr>
          <w:rFonts w:hint="eastAsi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lastRenderedPageBreak/>
              <w:t>DC_3A-3A-7A_n257A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DC_3A-3A-7A_n257D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DC_3A-3A-7A_n257E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DC_3A-3A-7A_n257F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DC_3A-3A-7A_n257G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DC_3A-3A-7A_n257H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DC_3A-3A-7A_n257I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DC_3A-3A-7A_n257J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DC_3A-3A-7A_n257K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DC_3A-3A-7A_n257L</w:t>
            </w:r>
          </w:p>
          <w:p w:rsidR="006374BF" w:rsidRPr="00EF5447" w:rsidRDefault="006374BF" w:rsidP="005B428B">
            <w:pPr>
              <w:pStyle w:val="TAC"/>
              <w:rPr>
                <w:noProof/>
              </w:rPr>
            </w:pPr>
            <w:r w:rsidRPr="00EF5447">
              <w:rPr>
                <w:lang w:eastAsia="fi-FI"/>
              </w:rPr>
              <w:t>DC_3A-3A-7A_n257M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DC_3A_n257A</w:t>
            </w:r>
          </w:p>
          <w:p w:rsidR="006374BF" w:rsidRPr="00EF5447" w:rsidRDefault="006374BF" w:rsidP="005B428B">
            <w:pPr>
              <w:pStyle w:val="TAC"/>
              <w:rPr>
                <w:noProof/>
              </w:rPr>
            </w:pPr>
            <w:r w:rsidRPr="00EF5447">
              <w:rPr>
                <w:lang w:eastAsia="fi-FI"/>
              </w:rPr>
              <w:t>DC_7A_n257A</w:t>
            </w:r>
          </w:p>
        </w:tc>
      </w:tr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DC_3A-3A-7A-7A_n257A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DC_3A-3A-7A-7A_n257D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DC_3A-3A-7A-7A_n257E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DC_3A-3A-7A-7A_n257F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DC_3A-3A-7A-7A_n257G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DC_3A-3A-7A-7A_n257H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DC_3A-3A-7A-7A_n257I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DC_3A-3A-7A-7A_n257J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DC_3A-3A-7A-7A_n257K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DC_3A-3A-7A-7A_n257L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DC_3A-3A-7A-7A_n257M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DC_3A_n257A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DC_7A_n257A</w:t>
            </w:r>
          </w:p>
        </w:tc>
      </w:tr>
    </w:tbl>
    <w:p w:rsidR="006374BF" w:rsidRDefault="006374BF" w:rsidP="006374BF">
      <w:r>
        <w:rPr>
          <w:rFonts w:hint="eastAsia"/>
        </w:rPr>
        <w:t>H</w:t>
      </w:r>
      <w:r>
        <w:t xml:space="preserve">owever, </w:t>
      </w:r>
      <w:r w:rsidR="00AA15E6">
        <w:t>for the configuration</w:t>
      </w:r>
      <w:r w:rsidR="00AA15E6">
        <w:rPr>
          <w:rFonts w:hint="eastAsia"/>
        </w:rPr>
        <w:t>s</w:t>
      </w:r>
      <w:r w:rsidR="00AA15E6">
        <w:t xml:space="preserve"> DC_2-2-66_n261 and DC_2-66-66_n261 </w:t>
      </w:r>
      <w:r>
        <w:t xml:space="preserve">in TS 38.101-3, we </w:t>
      </w:r>
      <w:r w:rsidR="00AA15E6">
        <w:t xml:space="preserve">notice </w:t>
      </w:r>
      <w:r>
        <w:t xml:space="preserve">that </w:t>
      </w:r>
      <w:r w:rsidR="00AA15E6">
        <w:t>they</w:t>
      </w:r>
      <w:r>
        <w:t xml:space="preserve"> are </w:t>
      </w:r>
      <w:r w:rsidR="00AA15E6">
        <w:t>considered</w:t>
      </w:r>
      <w:r>
        <w:t xml:space="preserve"> as the “Common Band </w:t>
      </w:r>
      <w:r>
        <w:rPr>
          <w:rFonts w:hint="eastAsia"/>
        </w:rPr>
        <w:t>Combination</w:t>
      </w:r>
      <w:r>
        <w:t>” which are grouped in the same row</w:t>
      </w:r>
      <w:r w:rsidR="00AA15E6">
        <w:t xml:space="preserve">. The understanding of “Common </w:t>
      </w:r>
      <w:r w:rsidR="00AA15E6">
        <w:rPr>
          <w:rFonts w:hint="eastAsia"/>
        </w:rPr>
        <w:t>B</w:t>
      </w:r>
      <w:r w:rsidR="00AA15E6">
        <w:t>and Combination” in this case is different from that of DC_3-3-7_n257 and DC_3-3-7-7_n257.</w:t>
      </w:r>
    </w:p>
    <w:p w:rsidR="006374BF" w:rsidRDefault="006374BF" w:rsidP="006374BF">
      <w:pPr>
        <w:spacing w:before="0" w:beforeAutospacing="0" w:after="0"/>
      </w:pPr>
      <w:r>
        <w:br w:type="page"/>
      </w:r>
    </w:p>
    <w:p w:rsidR="006374BF" w:rsidRPr="000320DD" w:rsidRDefault="006374BF" w:rsidP="006374BF"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E3C69" wp14:editId="57505EC3">
                <wp:simplePos x="0" y="0"/>
                <wp:positionH relativeFrom="page">
                  <wp:posOffset>6956474</wp:posOffset>
                </wp:positionH>
                <wp:positionV relativeFrom="paragraph">
                  <wp:posOffset>2324686</wp:posOffset>
                </wp:positionV>
                <wp:extent cx="569741" cy="2996418"/>
                <wp:effectExtent l="19050" t="0" r="20955" b="0"/>
                <wp:wrapNone/>
                <wp:docPr id="2" name="右弧形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741" cy="2996418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DD3AB4F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右弧形箭头 2" o:spid="_x0000_s1026" type="#_x0000_t103" style="position:absolute;left:0;text-align:left;margin-left:547.75pt;margin-top:183.05pt;width:44.85pt;height:235.95pt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" adj="19546,21086,5400" fillcolor="#5b9bd5 [3204]" strokecolor="#1f4d78 [1604]" strokeweight="1pt">
                <w10:wrap anchorx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Default="006374BF" w:rsidP="005B428B">
            <w:pPr>
              <w:pStyle w:val="TAC"/>
            </w:pPr>
            <w:r w:rsidRPr="00EF5447">
              <w:rPr>
                <w:lang w:eastAsia="fi-FI"/>
              </w:rPr>
              <w:t>DC_2A-66A_n261A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DC_2A-66A_n261J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DC_2A-66A_n261K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DC_2A-66A_n261L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t>DC_2A-66A_n261M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Pr="00EF5447" w:rsidRDefault="006374BF" w:rsidP="005B428B">
            <w:pPr>
              <w:pStyle w:val="TAC"/>
            </w:pPr>
            <w:r w:rsidRPr="00EF5447">
              <w:t>DC_2A_n261A</w:t>
            </w:r>
          </w:p>
          <w:p w:rsidR="006374BF" w:rsidRDefault="006374BF" w:rsidP="005B428B">
            <w:pPr>
              <w:pStyle w:val="TAC"/>
            </w:pPr>
            <w:r w:rsidRPr="00EF5447">
              <w:t>DC_66A_n261A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DC_2A_n261G</w:t>
            </w:r>
          </w:p>
          <w:p w:rsidR="006374BF" w:rsidRDefault="006374BF" w:rsidP="005B428B">
            <w:pPr>
              <w:pStyle w:val="TAC"/>
            </w:pPr>
            <w:r w:rsidRPr="00EF5447">
              <w:t>DC_66A_n261G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DC_2A_n261H</w:t>
            </w:r>
          </w:p>
          <w:p w:rsidR="006374BF" w:rsidRDefault="006374BF" w:rsidP="005B428B">
            <w:pPr>
              <w:pStyle w:val="TAC"/>
            </w:pPr>
            <w:r w:rsidRPr="00EF5447">
              <w:t>DC_66A_n261H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DC_2A_n261I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t>DC_66A_n261I</w:t>
            </w:r>
          </w:p>
        </w:tc>
      </w:tr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</w:pPr>
            <w:r w:rsidRPr="00EF5447">
              <w:t>DC_2A-2A-66A_n261A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J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K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L</w:t>
            </w:r>
          </w:p>
          <w:p w:rsidR="006374BF" w:rsidRDefault="006374BF" w:rsidP="005B428B">
            <w:pPr>
              <w:pStyle w:val="TAC"/>
            </w:pPr>
            <w:r w:rsidRPr="00EF5447">
              <w:t>DC_2A-2A-66A_n261M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</w:t>
            </w:r>
            <w:r>
              <w:t>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</w:t>
            </w:r>
            <w:r>
              <w:t>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DC_2A-66A-66A_n261J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DC_2A-66A-66A_n261K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DC_2A-66A-66A_n261L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t>DC_2A-66A-66A_n261M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</w:pPr>
            <w:r w:rsidRPr="00EF5447">
              <w:t>DC_2A_n261A</w:t>
            </w:r>
          </w:p>
          <w:p w:rsidR="006374BF" w:rsidRDefault="006374BF" w:rsidP="005B428B">
            <w:pPr>
              <w:pStyle w:val="TAC"/>
            </w:pPr>
            <w:r w:rsidRPr="00EF5447">
              <w:t>DC_66A_n261A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DC_2A_n261G</w:t>
            </w:r>
          </w:p>
          <w:p w:rsidR="006374BF" w:rsidRDefault="006374BF" w:rsidP="005B428B">
            <w:pPr>
              <w:pStyle w:val="TAC"/>
            </w:pPr>
            <w:r w:rsidRPr="00EF5447">
              <w:t>DC_66A_n261G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DC_2A_n261H</w:t>
            </w:r>
          </w:p>
          <w:p w:rsidR="006374BF" w:rsidRDefault="006374BF" w:rsidP="005B428B">
            <w:pPr>
              <w:pStyle w:val="TAC"/>
            </w:pPr>
            <w:r w:rsidRPr="00EF5447">
              <w:t>DC_66A_n261H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DC_66A_n261I</w:t>
            </w:r>
          </w:p>
        </w:tc>
      </w:tr>
    </w:tbl>
    <w:p w:rsidR="006374BF" w:rsidRDefault="00430DCF" w:rsidP="006374BF">
      <w:r>
        <w:t xml:space="preserve">According to </w:t>
      </w:r>
      <w:r w:rsidR="009E5B6C">
        <w:t>the rules agreed in [1]</w:t>
      </w:r>
      <w:r w:rsidR="006374BF">
        <w:t xml:space="preserve">, </w:t>
      </w:r>
      <w:r w:rsidR="009E5B6C">
        <w:t>the Common Band C</w:t>
      </w:r>
      <w:r w:rsidR="009E5B6C" w:rsidRPr="008A575B">
        <w:t>ombination should be considered as the configurations having the same band sequence</w:t>
      </w:r>
      <w:r w:rsidR="009E5B6C">
        <w:t xml:space="preserve">. Therefore </w:t>
      </w:r>
      <w:r w:rsidR="006374BF">
        <w:t>the above configurations DC_2-66_n261, DC_2-2-66_n261 and DC_2-66-66_n261 should be re-grouped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Default="006374BF" w:rsidP="005B428B">
            <w:pPr>
              <w:pStyle w:val="TAC"/>
            </w:pPr>
            <w:r w:rsidRPr="00EF5447">
              <w:rPr>
                <w:lang w:eastAsia="fi-FI"/>
              </w:rPr>
              <w:t>DC_2A-66A_n261A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DC_2A-66A_n261J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DC_2A-66A_n261K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DC_2A-66A_n261L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t>DC_2A-66A_n261M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374BF" w:rsidRPr="00EF5447" w:rsidRDefault="006374BF" w:rsidP="005B428B">
            <w:pPr>
              <w:pStyle w:val="TAC"/>
            </w:pPr>
            <w:r w:rsidRPr="00EF5447">
              <w:t>DC_2A_n261A</w:t>
            </w:r>
          </w:p>
          <w:p w:rsidR="006374BF" w:rsidRDefault="006374BF" w:rsidP="005B428B">
            <w:pPr>
              <w:pStyle w:val="TAC"/>
            </w:pPr>
            <w:r w:rsidRPr="00EF5447">
              <w:t>DC_66A_n261A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DC_2A_n261G</w:t>
            </w:r>
          </w:p>
          <w:p w:rsidR="006374BF" w:rsidRDefault="006374BF" w:rsidP="005B428B">
            <w:pPr>
              <w:pStyle w:val="TAC"/>
            </w:pPr>
            <w:r w:rsidRPr="00EF5447">
              <w:t>DC_66A_n261G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DC_2A_n261H</w:t>
            </w:r>
          </w:p>
          <w:p w:rsidR="006374BF" w:rsidRDefault="006374BF" w:rsidP="005B428B">
            <w:pPr>
              <w:pStyle w:val="TAC"/>
            </w:pPr>
            <w:r w:rsidRPr="00EF5447">
              <w:t>DC_66A_n261H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DC_2A_n261I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t>DC_66A_n261I</w:t>
            </w:r>
          </w:p>
        </w:tc>
      </w:tr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</w:pPr>
            <w:r w:rsidRPr="00EF5447">
              <w:t>DC_2A-2A-66A_n261A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J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K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DC_2A-2A-66A_n261</w:t>
            </w:r>
            <w:r>
              <w:t>L</w:t>
            </w:r>
          </w:p>
          <w:p w:rsidR="006374BF" w:rsidRPr="00EF5447" w:rsidRDefault="006374BF" w:rsidP="005B428B">
            <w:pPr>
              <w:pStyle w:val="TAC"/>
              <w:rPr>
                <w:lang w:eastAsia="fi-FI"/>
              </w:rPr>
            </w:pPr>
            <w:r w:rsidRPr="00EF5447">
              <w:t>DC_2A-2A-66A_n261M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</w:pPr>
            <w:r w:rsidRPr="00EF5447">
              <w:t>DC_2A_n261A</w:t>
            </w:r>
          </w:p>
          <w:p w:rsidR="006374BF" w:rsidRDefault="006374BF" w:rsidP="005B428B">
            <w:pPr>
              <w:pStyle w:val="TAC"/>
            </w:pPr>
            <w:r w:rsidRPr="00EF5447">
              <w:t>DC_66A_n261A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DC_2A_n261G</w:t>
            </w:r>
          </w:p>
          <w:p w:rsidR="006374BF" w:rsidRDefault="006374BF" w:rsidP="005B428B">
            <w:pPr>
              <w:pStyle w:val="TAC"/>
            </w:pPr>
            <w:r w:rsidRPr="00EF5447">
              <w:t>DC_66A_n261G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DC_2A_n261H</w:t>
            </w:r>
          </w:p>
          <w:p w:rsidR="006374BF" w:rsidRDefault="006374BF" w:rsidP="005B428B">
            <w:pPr>
              <w:pStyle w:val="TAC"/>
            </w:pPr>
            <w:r w:rsidRPr="00EF5447">
              <w:t>DC_66A_n261H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DC_66A_n261I</w:t>
            </w:r>
          </w:p>
        </w:tc>
      </w:tr>
      <w:tr w:rsidR="006374BF" w:rsidRPr="00EF5447" w:rsidTr="005B428B">
        <w:trPr>
          <w:trHeight w:val="187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</w:pPr>
            <w:r w:rsidRPr="00EF5447">
              <w:t>DC_2A-66A-66A_n261A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</w:t>
            </w:r>
            <w:r>
              <w:t>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</w:t>
            </w:r>
            <w:r>
              <w:t>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DC_2A-66A-66A_n261J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DC_2A-66A-66A_n261K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DC_2A-66A-66A_n261L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DC_2A-66A-66A_n261M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374BF" w:rsidRPr="00EF5447" w:rsidRDefault="006374BF" w:rsidP="005B428B">
            <w:pPr>
              <w:pStyle w:val="TAC"/>
            </w:pPr>
            <w:r w:rsidRPr="00EF5447">
              <w:t>DC_2A_n261A</w:t>
            </w:r>
          </w:p>
          <w:p w:rsidR="006374BF" w:rsidRDefault="006374BF" w:rsidP="005B428B">
            <w:pPr>
              <w:pStyle w:val="TAC"/>
            </w:pPr>
            <w:r w:rsidRPr="00EF5447">
              <w:t>DC_66A_n261A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DC_2A_n261G</w:t>
            </w:r>
          </w:p>
          <w:p w:rsidR="006374BF" w:rsidRDefault="006374BF" w:rsidP="005B428B">
            <w:pPr>
              <w:pStyle w:val="TAC"/>
            </w:pPr>
            <w:r w:rsidRPr="00EF5447">
              <w:t>DC_66A_n261G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DC_2A_n261H</w:t>
            </w:r>
          </w:p>
          <w:p w:rsidR="006374BF" w:rsidRDefault="006374BF" w:rsidP="005B428B">
            <w:pPr>
              <w:pStyle w:val="TAC"/>
            </w:pPr>
            <w:r w:rsidRPr="00EF5447">
              <w:t>DC_66A_n261H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DC_2A_n261I</w:t>
            </w:r>
          </w:p>
          <w:p w:rsidR="006374BF" w:rsidRPr="00EF5447" w:rsidRDefault="006374BF" w:rsidP="005B428B">
            <w:pPr>
              <w:pStyle w:val="TAC"/>
            </w:pPr>
            <w:r w:rsidRPr="00EF5447">
              <w:t>DC_66A_n261I</w:t>
            </w:r>
          </w:p>
        </w:tc>
      </w:tr>
    </w:tbl>
    <w:p w:rsidR="009E5B6C" w:rsidRPr="00430DCF" w:rsidRDefault="009E5B6C" w:rsidP="009E5B6C">
      <w:pPr>
        <w:rPr>
          <w:b/>
          <w:i/>
          <w:u w:val="single"/>
        </w:rPr>
      </w:pPr>
      <w:r w:rsidRPr="00430DCF">
        <w:rPr>
          <w:rFonts w:hint="eastAsia"/>
          <w:b/>
          <w:i/>
          <w:u w:val="single"/>
        </w:rPr>
        <w:t>(</w:t>
      </w:r>
      <w:r>
        <w:rPr>
          <w:b/>
          <w:i/>
          <w:u w:val="single"/>
        </w:rPr>
        <w:t>2</w:t>
      </w:r>
      <w:r w:rsidRPr="00430DCF">
        <w:rPr>
          <w:b/>
          <w:i/>
          <w:u w:val="single"/>
        </w:rPr>
        <w:t xml:space="preserve">)  Configurations with </w:t>
      </w:r>
      <w:r>
        <w:rPr>
          <w:b/>
          <w:i/>
          <w:u w:val="single"/>
        </w:rPr>
        <w:t>NR</w:t>
      </w:r>
      <w:r w:rsidRPr="00430DCF">
        <w:rPr>
          <w:b/>
          <w:i/>
          <w:u w:val="single"/>
        </w:rPr>
        <w:t xml:space="preserve"> band(s) in non-contiguous part</w:t>
      </w:r>
    </w:p>
    <w:p w:rsidR="0050581F" w:rsidRPr="00A905F7" w:rsidRDefault="0050581F" w:rsidP="0050581F">
      <w:r>
        <w:t xml:space="preserve">For DC_2_n258, the configurations with NR band n258 having single carrier </w:t>
      </w:r>
      <w:r>
        <w:rPr>
          <w:rFonts w:hint="eastAsia"/>
        </w:rPr>
        <w:t>ar</w:t>
      </w:r>
      <w:r>
        <w:t>e grouped with the configurations with NR band n258 having contiguous CA parts.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46"/>
      </w:tblGrid>
      <w:tr w:rsidR="0050581F" w:rsidRPr="00EF5447" w:rsidTr="005B428B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50581F" w:rsidRDefault="0050581F" w:rsidP="005B428B">
            <w:pPr>
              <w:pStyle w:val="TAC"/>
            </w:pPr>
            <w:r w:rsidRPr="00EF5447">
              <w:rPr>
                <w:lang w:eastAsia="fi-FI"/>
              </w:rPr>
              <w:lastRenderedPageBreak/>
              <w:t>DC_</w:t>
            </w:r>
            <w:r w:rsidRPr="00EF5447">
              <w:t>2A_n258A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A_n258D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A_n258G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A_n258H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A_n258O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A_n258P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A_n258Q</w:t>
            </w:r>
          </w:p>
        </w:tc>
        <w:tc>
          <w:tcPr>
            <w:tcW w:w="2846" w:type="dxa"/>
          </w:tcPr>
          <w:p w:rsidR="0050581F" w:rsidRDefault="0050581F" w:rsidP="005B428B">
            <w:pPr>
              <w:pStyle w:val="TAC"/>
              <w:rPr>
                <w:lang w:eastAsia="zh-TW"/>
              </w:rPr>
            </w:pPr>
            <w:r w:rsidRPr="00EF5447">
              <w:rPr>
                <w:lang w:eastAsia="fi-FI"/>
              </w:rPr>
              <w:t>DC_</w:t>
            </w:r>
            <w:r w:rsidRPr="00EF5447">
              <w:t>2A_n258A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A_n258D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A_n258G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A_n258H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A_n258O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A_n258P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C93335">
              <w:rPr>
                <w:noProof/>
              </w:rPr>
              <w:t>DC_</w:t>
            </w:r>
            <w:r>
              <w:rPr>
                <w:noProof/>
              </w:rPr>
              <w:t>2</w:t>
            </w:r>
            <w:r w:rsidRPr="00C93335">
              <w:rPr>
                <w:noProof/>
              </w:rPr>
              <w:t>A_n258Q</w:t>
            </w:r>
          </w:p>
        </w:tc>
      </w:tr>
      <w:tr w:rsidR="0050581F" w:rsidRPr="00EF5447" w:rsidTr="005B428B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50581F" w:rsidRPr="00EF5447" w:rsidRDefault="0050581F" w:rsidP="005B428B">
            <w:pPr>
              <w:pStyle w:val="TAC"/>
            </w:pPr>
            <w:r w:rsidRPr="00EF5447">
              <w:t>DC_2A_n258(2A)</w:t>
            </w:r>
          </w:p>
          <w:p w:rsidR="0050581F" w:rsidRPr="00EF5447" w:rsidRDefault="0050581F" w:rsidP="005B428B">
            <w:pPr>
              <w:pStyle w:val="TAC"/>
            </w:pPr>
            <w:r w:rsidRPr="00EF5447">
              <w:t>DC_2A_n258(3A)</w:t>
            </w:r>
          </w:p>
          <w:p w:rsidR="0050581F" w:rsidRPr="00EF5447" w:rsidRDefault="0050581F" w:rsidP="005B428B">
            <w:pPr>
              <w:pStyle w:val="TAC"/>
            </w:pPr>
            <w:r w:rsidRPr="00EF5447">
              <w:t>DC_2A_n258(4A)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t>DC_2A_n258(5A)</w:t>
            </w:r>
          </w:p>
        </w:tc>
        <w:tc>
          <w:tcPr>
            <w:tcW w:w="2846" w:type="dxa"/>
          </w:tcPr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</w:t>
            </w:r>
            <w:r w:rsidRPr="00EF5447">
              <w:t>2A_n258A</w:t>
            </w:r>
          </w:p>
        </w:tc>
      </w:tr>
    </w:tbl>
    <w:p w:rsidR="0050581F" w:rsidRDefault="0050581F" w:rsidP="0050581F"/>
    <w:p w:rsidR="0050581F" w:rsidRDefault="0050581F" w:rsidP="0050581F">
      <w:r>
        <w:t>However, for DC_2_n261 the configuration DC_2A_n261A</w:t>
      </w:r>
      <w:r w:rsidR="00B8290F">
        <w:t xml:space="preserve"> is grouped with the configurations with NR band n261 having non-contiguous part CA_n261(2A), CA_n261(3A) and CA_n261(4A).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46"/>
      </w:tblGrid>
      <w:tr w:rsidR="0050581F" w:rsidRPr="00EF5447" w:rsidTr="005B428B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DC_2A_n261A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DC_2A_n261(2A)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DC_2A_n261(3A)</w:t>
            </w:r>
          </w:p>
          <w:p w:rsidR="0050581F" w:rsidRPr="00EF5447" w:rsidRDefault="0050581F" w:rsidP="005B428B">
            <w:pPr>
              <w:pStyle w:val="TAC"/>
              <w:rPr>
                <w:noProof/>
              </w:rPr>
            </w:pPr>
            <w:r w:rsidRPr="00EF5447">
              <w:rPr>
                <w:lang w:eastAsia="fi-FI"/>
              </w:rPr>
              <w:t>DC_2A_n261(4A)</w:t>
            </w:r>
          </w:p>
        </w:tc>
        <w:tc>
          <w:tcPr>
            <w:tcW w:w="2846" w:type="dxa"/>
          </w:tcPr>
          <w:p w:rsidR="0050581F" w:rsidRPr="00EF5447" w:rsidRDefault="0050581F" w:rsidP="005B428B">
            <w:pPr>
              <w:pStyle w:val="TAC"/>
              <w:rPr>
                <w:noProof/>
              </w:rPr>
            </w:pPr>
            <w:r w:rsidRPr="00EF5447">
              <w:rPr>
                <w:lang w:eastAsia="fi-FI"/>
              </w:rPr>
              <w:t>DC_2A_n261A</w:t>
            </w:r>
          </w:p>
        </w:tc>
      </w:tr>
      <w:tr w:rsidR="0050581F" w:rsidRPr="00EF5447" w:rsidTr="005B428B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D1A70">
              <w:rPr>
                <w:noProof/>
              </w:rPr>
              <w:t>DC_2A_n261B</w:t>
            </w:r>
          </w:p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D1A70">
              <w:rPr>
                <w:noProof/>
              </w:rPr>
              <w:t>DC_2A_n261C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DC_2A_n261D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DC_2A_n261E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DC_2A_n261F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DC_2A_n261G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DC_2A_n261H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DC_2A_n261I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DC_2A_n261J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DC_2A_n261K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DC_2A_n261L</w:t>
            </w:r>
          </w:p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DC_2A_n261M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DC_2A_n261O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DC_2A_n261P</w:t>
            </w:r>
          </w:p>
          <w:p w:rsidR="0050581F" w:rsidRPr="00EF5447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DC_2A_n261Q</w:t>
            </w:r>
          </w:p>
        </w:tc>
        <w:tc>
          <w:tcPr>
            <w:tcW w:w="2846" w:type="dxa"/>
          </w:tcPr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DC_2A_n261A</w:t>
            </w:r>
          </w:p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D1A70">
              <w:rPr>
                <w:noProof/>
              </w:rPr>
              <w:t>DC_2A_n261B</w:t>
            </w:r>
          </w:p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D1A70">
              <w:rPr>
                <w:noProof/>
              </w:rPr>
              <w:t>DC_2A_n261C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DC_2A_n261D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DC_2A_n261E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D1A70">
              <w:rPr>
                <w:noProof/>
              </w:rPr>
              <w:t>DC_2A_n261F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DC_2A_n261G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DC_2A_n261H</w:t>
            </w:r>
          </w:p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DC_2A_n261I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DC_2A_n261O</w:t>
            </w:r>
          </w:p>
          <w:p w:rsidR="0050581F" w:rsidRDefault="0050581F" w:rsidP="005B428B">
            <w:pPr>
              <w:pStyle w:val="TAC"/>
              <w:rPr>
                <w:noProof/>
              </w:rPr>
            </w:pPr>
            <w:r w:rsidRPr="00ED1A70">
              <w:rPr>
                <w:noProof/>
              </w:rPr>
              <w:t>DC_2A_n261P</w:t>
            </w:r>
          </w:p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D1A70">
              <w:rPr>
                <w:noProof/>
              </w:rPr>
              <w:t>DC_2A_n261Q</w:t>
            </w:r>
          </w:p>
        </w:tc>
      </w:tr>
    </w:tbl>
    <w:p w:rsidR="0050581F" w:rsidRDefault="0050581F" w:rsidP="0050581F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873E4" wp14:editId="3542E046">
                <wp:simplePos x="0" y="0"/>
                <wp:positionH relativeFrom="column">
                  <wp:posOffset>4942791</wp:posOffset>
                </wp:positionH>
                <wp:positionV relativeFrom="paragraph">
                  <wp:posOffset>-1260963</wp:posOffset>
                </wp:positionV>
                <wp:extent cx="822960" cy="2679895"/>
                <wp:effectExtent l="19050" t="0" r="15240" b="6350"/>
                <wp:wrapNone/>
                <wp:docPr id="1" name="右弧形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267989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0B1B66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右弧形箭头 1" o:spid="_x0000_s1026" type="#_x0000_t103" style="position:absolute;left:0;text-align:left;margin-left:389.2pt;margin-top:-99.3pt;width:64.8pt;height:21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" adj="18283,20771,5400" fillcolor="#5b9bd5 [3204]" strokecolor="#1f4d78 [1604]" strokeweight="1pt"/>
            </w:pict>
          </mc:Fallback>
        </mc:AlternateContent>
      </w:r>
      <w:r w:rsidR="00B8290F">
        <w:t>According to the rules in [1], t</w:t>
      </w:r>
      <w:r>
        <w:t>hey should be re</w:t>
      </w:r>
      <w:r w:rsidR="00B8290F">
        <w:t>grouped</w:t>
      </w:r>
      <w:r>
        <w:t xml:space="preserve">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46"/>
      </w:tblGrid>
      <w:tr w:rsidR="0050581F" w:rsidRPr="00EF5447" w:rsidTr="005B428B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DC_2A_n261A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noProof/>
                <w:color w:val="FF0000"/>
              </w:rPr>
              <w:t>DC_2A_n261B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noProof/>
                <w:color w:val="FF0000"/>
              </w:rPr>
              <w:t>DC_2A_n261C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DC_2A_n261D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DC_2A_n261E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DC_2A_n261F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DC_2A_n261G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DC_2A_n261H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DC_2A_n261I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DC_2A_n261J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DC_2A_n261K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DC_2A_n261L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DC_2A_n261M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DC_2A_n261O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DC_2A_n261P</w:t>
            </w:r>
          </w:p>
          <w:p w:rsidR="0050581F" w:rsidRPr="00EF5447" w:rsidRDefault="0050581F" w:rsidP="005B428B">
            <w:pPr>
              <w:pStyle w:val="TAC"/>
              <w:rPr>
                <w:noProof/>
              </w:rPr>
            </w:pPr>
            <w:r w:rsidRPr="003F526E">
              <w:rPr>
                <w:noProof/>
                <w:color w:val="FF0000"/>
              </w:rPr>
              <w:t>DC_2A_n261Q</w:t>
            </w:r>
          </w:p>
        </w:tc>
        <w:tc>
          <w:tcPr>
            <w:tcW w:w="2846" w:type="dxa"/>
          </w:tcPr>
          <w:p w:rsidR="0050581F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DC_2A_n261A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noProof/>
                <w:color w:val="FF0000"/>
              </w:rPr>
              <w:t>DC_2A_n261B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noProof/>
                <w:color w:val="FF0000"/>
              </w:rPr>
              <w:t>DC_2A_n261C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DC_2A_n261D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DC_2A_n261E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noProof/>
                <w:color w:val="FF0000"/>
              </w:rPr>
              <w:t>DC_2A_n261F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DC_2A_n261G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DC_2A_n261H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DC_2A_n261I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DC_2A_n261O</w:t>
            </w:r>
          </w:p>
          <w:p w:rsidR="0050581F" w:rsidRPr="003F526E" w:rsidRDefault="0050581F" w:rsidP="005B428B">
            <w:pPr>
              <w:pStyle w:val="TAC"/>
              <w:rPr>
                <w:noProof/>
                <w:color w:val="FF0000"/>
              </w:rPr>
            </w:pPr>
            <w:r w:rsidRPr="003F526E">
              <w:rPr>
                <w:noProof/>
                <w:color w:val="FF0000"/>
              </w:rPr>
              <w:t>DC_2A_n261P</w:t>
            </w:r>
          </w:p>
          <w:p w:rsidR="0050581F" w:rsidRPr="00EF5447" w:rsidRDefault="0050581F" w:rsidP="005B428B">
            <w:pPr>
              <w:pStyle w:val="TAC"/>
              <w:rPr>
                <w:noProof/>
              </w:rPr>
            </w:pPr>
            <w:r w:rsidRPr="003F526E">
              <w:rPr>
                <w:noProof/>
                <w:color w:val="FF0000"/>
              </w:rPr>
              <w:t>DC_2A_n261Q</w:t>
            </w:r>
          </w:p>
        </w:tc>
      </w:tr>
      <w:tr w:rsidR="0050581F" w:rsidRPr="00EF5447" w:rsidTr="005B428B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DC_2A_n261(2A)</w:t>
            </w:r>
          </w:p>
          <w:p w:rsidR="0050581F" w:rsidRPr="003F526E" w:rsidRDefault="0050581F" w:rsidP="005B428B">
            <w:pPr>
              <w:pStyle w:val="TAC"/>
              <w:rPr>
                <w:color w:val="FF0000"/>
                <w:lang w:eastAsia="fi-FI"/>
              </w:rPr>
            </w:pPr>
            <w:r w:rsidRPr="003F526E">
              <w:rPr>
                <w:color w:val="FF0000"/>
                <w:lang w:eastAsia="fi-FI"/>
              </w:rPr>
              <w:t>DC_2A_n261(3A)</w:t>
            </w:r>
          </w:p>
          <w:p w:rsidR="0050581F" w:rsidRPr="00EF5447" w:rsidRDefault="0050581F" w:rsidP="005B428B">
            <w:pPr>
              <w:pStyle w:val="TAC"/>
              <w:rPr>
                <w:noProof/>
              </w:rPr>
            </w:pPr>
            <w:r w:rsidRPr="003F526E">
              <w:rPr>
                <w:color w:val="FF0000"/>
                <w:lang w:eastAsia="fi-FI"/>
              </w:rPr>
              <w:t>DC_2A_n261(4A)</w:t>
            </w:r>
          </w:p>
        </w:tc>
        <w:tc>
          <w:tcPr>
            <w:tcW w:w="2846" w:type="dxa"/>
          </w:tcPr>
          <w:p w:rsidR="0050581F" w:rsidRPr="00EF5447" w:rsidRDefault="0050581F" w:rsidP="005B428B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DC_2A_n261A</w:t>
            </w:r>
          </w:p>
        </w:tc>
      </w:tr>
    </w:tbl>
    <w:p w:rsidR="00702A58" w:rsidRDefault="00702A58" w:rsidP="00702A58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The EN-DC, NE-DC and NR-DC configurations should be re</w:t>
      </w:r>
      <w:r w:rsidR="005B428B">
        <w:rPr>
          <w:b/>
        </w:rPr>
        <w:t>-checked</w:t>
      </w:r>
      <w:r>
        <w:rPr>
          <w:b/>
        </w:rPr>
        <w:t xml:space="preserve"> </w:t>
      </w:r>
      <w:r w:rsidR="005B428B">
        <w:rPr>
          <w:b/>
        </w:rPr>
        <w:t>to ensure that it complies with the rules as below.</w:t>
      </w:r>
    </w:p>
    <w:p w:rsidR="00702A58" w:rsidRPr="005B428B" w:rsidRDefault="00702A58" w:rsidP="00702A58">
      <w:pPr>
        <w:pStyle w:val="B1"/>
        <w:rPr>
          <w:b/>
        </w:rPr>
      </w:pPr>
      <w:r w:rsidRPr="005B428B">
        <w:rPr>
          <w:b/>
        </w:rPr>
        <w:t>-</w:t>
      </w:r>
      <w:r w:rsidRPr="005B428B">
        <w:rPr>
          <w:b/>
        </w:rPr>
        <w:tab/>
        <w:t>Grouping of DC configurations is based on common band combination.</w:t>
      </w:r>
    </w:p>
    <w:p w:rsidR="00702A58" w:rsidRPr="005B428B" w:rsidRDefault="00702A58" w:rsidP="00702A58">
      <w:pPr>
        <w:pStyle w:val="B1"/>
        <w:rPr>
          <w:b/>
        </w:rPr>
      </w:pPr>
      <w:r w:rsidRPr="005B428B">
        <w:rPr>
          <w:b/>
        </w:rPr>
        <w:lastRenderedPageBreak/>
        <w:t>-</w:t>
      </w:r>
      <w:r w:rsidRPr="005B428B">
        <w:rPr>
          <w:b/>
        </w:rPr>
        <w:tab/>
        <w:t>In case E-UTRA or/and NR has non-contiguous CA, it will be on a separate row compared to cases when DC configuration has only single carrier or contiguous CA operation.</w:t>
      </w:r>
    </w:p>
    <w:p w:rsidR="00F620F2" w:rsidRPr="00203FFA" w:rsidRDefault="00702A58" w:rsidP="005B428B">
      <w:pPr>
        <w:pStyle w:val="B1"/>
        <w:rPr>
          <w:b/>
        </w:rPr>
      </w:pPr>
      <w:r w:rsidRPr="005B428B">
        <w:rPr>
          <w:b/>
        </w:rPr>
        <w:t>-</w:t>
      </w:r>
      <w:r w:rsidRPr="005B428B">
        <w:rPr>
          <w:b/>
        </w:rPr>
        <w:tab/>
        <w:t>Common band combination should be considered as the configurations having the same band sequence, such as DC_x-y-y_nz and DC_x-x-y_nz are different band combinations, while all configurations with DC_x-y_nz(*) having non-contiguous parts in band nz are considered as common band combination.</w:t>
      </w: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issues </w:t>
      </w:r>
      <w:r w:rsidR="002011EF">
        <w:t xml:space="preserve">of </w:t>
      </w:r>
      <w:r w:rsidR="00A706F3">
        <w:t>DC configuration grouping</w:t>
      </w:r>
      <w:r w:rsidR="005B428B">
        <w:t xml:space="preserve">. Some examples of inconsistent </w:t>
      </w:r>
      <w:r w:rsidR="00A706F3">
        <w:t xml:space="preserve">configuration </w:t>
      </w:r>
      <w:r w:rsidR="005B428B">
        <w:t xml:space="preserve">grouping in the current spec </w:t>
      </w:r>
      <w:r w:rsidR="00A706F3">
        <w:t>have been pointed out.</w:t>
      </w:r>
      <w:r w:rsidR="00DF08D4">
        <w:t xml:space="preserve">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FB6DFA">
        <w:t>proposal</w:t>
      </w:r>
      <w:r w:rsidR="002B4274">
        <w:t>.</w:t>
      </w:r>
    </w:p>
    <w:p w:rsidR="00A706F3" w:rsidRDefault="00A706F3" w:rsidP="00A706F3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The EN-DC, NE-DC and NR-DC configurations should be re-checked </w:t>
      </w:r>
      <w:r w:rsidR="003C4685">
        <w:rPr>
          <w:b/>
        </w:rPr>
        <w:t>to ensure that they comply</w:t>
      </w:r>
      <w:r>
        <w:rPr>
          <w:b/>
        </w:rPr>
        <w:t xml:space="preserve"> with the </w:t>
      </w:r>
      <w:r w:rsidR="003C4685">
        <w:rPr>
          <w:b/>
        </w:rPr>
        <w:t xml:space="preserve">following </w:t>
      </w:r>
      <w:r>
        <w:rPr>
          <w:b/>
        </w:rPr>
        <w:t>rules.</w:t>
      </w:r>
    </w:p>
    <w:p w:rsidR="00A706F3" w:rsidRPr="005B428B" w:rsidRDefault="00A706F3" w:rsidP="00A706F3">
      <w:pPr>
        <w:pStyle w:val="B1"/>
        <w:rPr>
          <w:b/>
        </w:rPr>
      </w:pPr>
      <w:r w:rsidRPr="005B428B">
        <w:rPr>
          <w:b/>
        </w:rPr>
        <w:t>-</w:t>
      </w:r>
      <w:r w:rsidRPr="005B428B">
        <w:rPr>
          <w:b/>
        </w:rPr>
        <w:tab/>
        <w:t>Grouping of DC configurations is based on common band combination.</w:t>
      </w:r>
    </w:p>
    <w:p w:rsidR="00A706F3" w:rsidRPr="005B428B" w:rsidRDefault="00A706F3" w:rsidP="00A706F3">
      <w:pPr>
        <w:pStyle w:val="B1"/>
        <w:rPr>
          <w:b/>
        </w:rPr>
      </w:pPr>
      <w:r w:rsidRPr="005B428B">
        <w:rPr>
          <w:b/>
        </w:rPr>
        <w:t>-</w:t>
      </w:r>
      <w:r w:rsidRPr="005B428B">
        <w:rPr>
          <w:b/>
        </w:rPr>
        <w:tab/>
        <w:t>In case E-UTRA or/and NR has non-contiguous CA, it will be on a separate row compared to cases when DC configuration has only single carrier or contiguous CA operation.</w:t>
      </w:r>
    </w:p>
    <w:p w:rsidR="00A706F3" w:rsidRPr="00203FFA" w:rsidRDefault="00A706F3" w:rsidP="00A706F3">
      <w:pPr>
        <w:pStyle w:val="B1"/>
        <w:rPr>
          <w:b/>
        </w:rPr>
      </w:pPr>
      <w:r w:rsidRPr="005B428B">
        <w:rPr>
          <w:b/>
        </w:rPr>
        <w:t>-</w:t>
      </w:r>
      <w:r w:rsidRPr="005B428B">
        <w:rPr>
          <w:b/>
        </w:rPr>
        <w:tab/>
        <w:t>Common band combination should be considered as the configurations having the same band sequence, such as DC_x-y-y_nz and DC_x-x-y_nz are different band combinations, while all configurations with DC_x-y_nz(*) having non-contiguous parts in band nz are considered as common band combination.</w:t>
      </w:r>
    </w:p>
    <w:p w:rsidR="0024260C" w:rsidRPr="00A706F3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643826" w:rsidRDefault="00643826" w:rsidP="00643826">
      <w:pPr>
        <w:pStyle w:val="EX"/>
      </w:pPr>
      <w:bookmarkStart w:id="3" w:name="_Ref13820109"/>
      <w:r w:rsidRPr="00E121D1">
        <w:t>R4-21</w:t>
      </w:r>
      <w:r w:rsidR="00CC3B8E">
        <w:t>12719</w:t>
      </w:r>
      <w:r w:rsidRPr="00E121D1">
        <w:t xml:space="preserve">, </w:t>
      </w:r>
      <w:r w:rsidR="00CC3B8E">
        <w:t>TP on rules of DC configuration table, ZTE</w:t>
      </w:r>
      <w:r>
        <w:t>.</w:t>
      </w:r>
    </w:p>
    <w:p w:rsidR="00640471" w:rsidRDefault="00640471" w:rsidP="00643826">
      <w:pPr>
        <w:pStyle w:val="EX"/>
      </w:pPr>
      <w:r>
        <w:rPr>
          <w:rFonts w:hint="eastAsia"/>
        </w:rPr>
        <w:t>R</w:t>
      </w:r>
      <w:r>
        <w:t xml:space="preserve">4-1904912, </w:t>
      </w:r>
      <w:r w:rsidRPr="00A7790D">
        <w:t>WF on improving EN-DC configuration tables in 38.101-3, Nokia</w:t>
      </w:r>
    </w:p>
    <w:bookmarkEnd w:id="0"/>
    <w:bookmarkEnd w:id="3"/>
    <w:p w:rsidR="003252F6" w:rsidRDefault="003252F6" w:rsidP="00BB6C5A">
      <w:pPr>
        <w:pStyle w:val="EX"/>
        <w:numPr>
          <w:ilvl w:val="0"/>
          <w:numId w:val="0"/>
        </w:numPr>
      </w:pPr>
    </w:p>
    <w:sectPr w:rsidR="003252F6">
      <w:head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47F" w:rsidRDefault="00BF147F">
      <w:r>
        <w:separator/>
      </w:r>
    </w:p>
  </w:endnote>
  <w:endnote w:type="continuationSeparator" w:id="0">
    <w:p w:rsidR="00BF147F" w:rsidRDefault="00BF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47F" w:rsidRDefault="00BF147F">
      <w:r>
        <w:separator/>
      </w:r>
    </w:p>
  </w:footnote>
  <w:footnote w:type="continuationSeparator" w:id="0">
    <w:p w:rsidR="00BF147F" w:rsidRDefault="00BF1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28B" w:rsidRDefault="005B42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24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5B428B" w:rsidRDefault="005B42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7ED"/>
    <w:multiLevelType w:val="hybridMultilevel"/>
    <w:tmpl w:val="E0B404F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5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2042CE"/>
    <w:multiLevelType w:val="hybridMultilevel"/>
    <w:tmpl w:val="23D402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A362035"/>
    <w:multiLevelType w:val="hybridMultilevel"/>
    <w:tmpl w:val="8DB83982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1373CE"/>
    <w:multiLevelType w:val="hybridMultilevel"/>
    <w:tmpl w:val="FE62A2D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21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CF3D27"/>
    <w:multiLevelType w:val="hybridMultilevel"/>
    <w:tmpl w:val="906E447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F16B19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09599B"/>
    <w:multiLevelType w:val="hybridMultilevel"/>
    <w:tmpl w:val="BD282D7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71839AF"/>
    <w:multiLevelType w:val="hybridMultilevel"/>
    <w:tmpl w:val="812C0F1A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FA6117"/>
    <w:multiLevelType w:val="hybridMultilevel"/>
    <w:tmpl w:val="D7D493E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712286"/>
    <w:multiLevelType w:val="hybridMultilevel"/>
    <w:tmpl w:val="E1005BEA"/>
    <w:lvl w:ilvl="0" w:tplc="CD909F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6B70B14"/>
    <w:multiLevelType w:val="hybridMultilevel"/>
    <w:tmpl w:val="5BDC838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783360A"/>
    <w:multiLevelType w:val="hybridMultilevel"/>
    <w:tmpl w:val="D20CD3C4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12"/>
  </w:num>
  <w:num w:numId="8">
    <w:abstractNumId w:val="34"/>
  </w:num>
  <w:num w:numId="9">
    <w:abstractNumId w:val="5"/>
  </w:num>
  <w:num w:numId="10">
    <w:abstractNumId w:val="17"/>
  </w:num>
  <w:num w:numId="11">
    <w:abstractNumId w:val="7"/>
  </w:num>
  <w:num w:numId="12">
    <w:abstractNumId w:val="13"/>
  </w:num>
  <w:num w:numId="13">
    <w:abstractNumId w:val="28"/>
  </w:num>
  <w:num w:numId="14">
    <w:abstractNumId w:val="35"/>
  </w:num>
  <w:num w:numId="15">
    <w:abstractNumId w:val="1"/>
  </w:num>
  <w:num w:numId="16">
    <w:abstractNumId w:val="37"/>
  </w:num>
  <w:num w:numId="17">
    <w:abstractNumId w:val="14"/>
  </w:num>
  <w:num w:numId="18">
    <w:abstractNumId w:val="25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8"/>
  </w:num>
  <w:num w:numId="25">
    <w:abstractNumId w:val="30"/>
  </w:num>
  <w:num w:numId="26">
    <w:abstractNumId w:val="2"/>
  </w:num>
  <w:num w:numId="27">
    <w:abstractNumId w:val="33"/>
  </w:num>
  <w:num w:numId="28">
    <w:abstractNumId w:val="18"/>
  </w:num>
  <w:num w:numId="29">
    <w:abstractNumId w:val="21"/>
  </w:num>
  <w:num w:numId="30">
    <w:abstractNumId w:val="31"/>
  </w:num>
  <w:num w:numId="31">
    <w:abstractNumId w:val="9"/>
  </w:num>
  <w:num w:numId="32">
    <w:abstractNumId w:val="15"/>
  </w:num>
  <w:num w:numId="33">
    <w:abstractNumId w:val="6"/>
  </w:num>
  <w:num w:numId="34">
    <w:abstractNumId w:val="26"/>
  </w:num>
  <w:num w:numId="35">
    <w:abstractNumId w:val="40"/>
  </w:num>
  <w:num w:numId="36">
    <w:abstractNumId w:val="23"/>
  </w:num>
  <w:num w:numId="37">
    <w:abstractNumId w:val="29"/>
  </w:num>
  <w:num w:numId="38">
    <w:abstractNumId w:val="27"/>
  </w:num>
  <w:num w:numId="39">
    <w:abstractNumId w:val="19"/>
  </w:num>
  <w:num w:numId="40">
    <w:abstractNumId w:val="0"/>
  </w:num>
  <w:num w:numId="41">
    <w:abstractNumId w:val="39"/>
  </w:num>
  <w:num w:numId="42">
    <w:abstractNumId w:val="24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B9"/>
    <w:rsid w:val="00004167"/>
    <w:rsid w:val="00004B39"/>
    <w:rsid w:val="00007729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2455"/>
    <w:rsid w:val="00084A16"/>
    <w:rsid w:val="00090A39"/>
    <w:rsid w:val="00090BC9"/>
    <w:rsid w:val="0009106E"/>
    <w:rsid w:val="00091FBB"/>
    <w:rsid w:val="00091FC7"/>
    <w:rsid w:val="000932CB"/>
    <w:rsid w:val="00095444"/>
    <w:rsid w:val="000955C7"/>
    <w:rsid w:val="000A365D"/>
    <w:rsid w:val="000A68F3"/>
    <w:rsid w:val="000B0227"/>
    <w:rsid w:val="000B104F"/>
    <w:rsid w:val="000B1DDC"/>
    <w:rsid w:val="000B1E07"/>
    <w:rsid w:val="000B4EBA"/>
    <w:rsid w:val="000B55B9"/>
    <w:rsid w:val="000B6BBB"/>
    <w:rsid w:val="000C06B1"/>
    <w:rsid w:val="000C2083"/>
    <w:rsid w:val="000C3B8A"/>
    <w:rsid w:val="000C3BF9"/>
    <w:rsid w:val="000C47C3"/>
    <w:rsid w:val="000C62A3"/>
    <w:rsid w:val="000D0361"/>
    <w:rsid w:val="000D28F9"/>
    <w:rsid w:val="000D58AB"/>
    <w:rsid w:val="000E193B"/>
    <w:rsid w:val="000F38D5"/>
    <w:rsid w:val="000F57D2"/>
    <w:rsid w:val="000F6D6D"/>
    <w:rsid w:val="00100493"/>
    <w:rsid w:val="0010068C"/>
    <w:rsid w:val="00100717"/>
    <w:rsid w:val="001047D1"/>
    <w:rsid w:val="00104BC6"/>
    <w:rsid w:val="00104D38"/>
    <w:rsid w:val="001066D4"/>
    <w:rsid w:val="00106AD4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42327"/>
    <w:rsid w:val="00143F12"/>
    <w:rsid w:val="001441EE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679D8"/>
    <w:rsid w:val="00170E45"/>
    <w:rsid w:val="001717C0"/>
    <w:rsid w:val="001728FA"/>
    <w:rsid w:val="0017321F"/>
    <w:rsid w:val="001733A9"/>
    <w:rsid w:val="001739E3"/>
    <w:rsid w:val="0018294C"/>
    <w:rsid w:val="00184F79"/>
    <w:rsid w:val="00186C8D"/>
    <w:rsid w:val="00193095"/>
    <w:rsid w:val="00195E7B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DB"/>
    <w:rsid w:val="001C623F"/>
    <w:rsid w:val="001D02C2"/>
    <w:rsid w:val="001D23B6"/>
    <w:rsid w:val="001D4333"/>
    <w:rsid w:val="001D48BB"/>
    <w:rsid w:val="001D4EB8"/>
    <w:rsid w:val="001E1255"/>
    <w:rsid w:val="001E1D4A"/>
    <w:rsid w:val="001E2F64"/>
    <w:rsid w:val="001E7632"/>
    <w:rsid w:val="001F0C1D"/>
    <w:rsid w:val="001F1132"/>
    <w:rsid w:val="001F168B"/>
    <w:rsid w:val="001F6633"/>
    <w:rsid w:val="001F7883"/>
    <w:rsid w:val="002011EF"/>
    <w:rsid w:val="00202558"/>
    <w:rsid w:val="002027A9"/>
    <w:rsid w:val="00203FFA"/>
    <w:rsid w:val="002057E4"/>
    <w:rsid w:val="00211AD4"/>
    <w:rsid w:val="00216170"/>
    <w:rsid w:val="00216751"/>
    <w:rsid w:val="002167C4"/>
    <w:rsid w:val="00221491"/>
    <w:rsid w:val="00225CBD"/>
    <w:rsid w:val="0022714A"/>
    <w:rsid w:val="00230F98"/>
    <w:rsid w:val="0023105B"/>
    <w:rsid w:val="00232119"/>
    <w:rsid w:val="00234541"/>
    <w:rsid w:val="002347A2"/>
    <w:rsid w:val="00234811"/>
    <w:rsid w:val="00235881"/>
    <w:rsid w:val="002363B5"/>
    <w:rsid w:val="0024260C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93788"/>
    <w:rsid w:val="0029574A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D0C58"/>
    <w:rsid w:val="002D30A8"/>
    <w:rsid w:val="002D4E21"/>
    <w:rsid w:val="002D4FF0"/>
    <w:rsid w:val="002D58B2"/>
    <w:rsid w:val="002D60D7"/>
    <w:rsid w:val="002E00EE"/>
    <w:rsid w:val="002E5776"/>
    <w:rsid w:val="002F05D9"/>
    <w:rsid w:val="002F17D3"/>
    <w:rsid w:val="002F1879"/>
    <w:rsid w:val="002F30D8"/>
    <w:rsid w:val="002F33A4"/>
    <w:rsid w:val="002F57B9"/>
    <w:rsid w:val="002F6883"/>
    <w:rsid w:val="002F7D9A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488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597D"/>
    <w:rsid w:val="0034704B"/>
    <w:rsid w:val="00347773"/>
    <w:rsid w:val="00350464"/>
    <w:rsid w:val="00352089"/>
    <w:rsid w:val="0035462D"/>
    <w:rsid w:val="00357629"/>
    <w:rsid w:val="00361F4F"/>
    <w:rsid w:val="003632A8"/>
    <w:rsid w:val="003653E8"/>
    <w:rsid w:val="003715E3"/>
    <w:rsid w:val="00371BCC"/>
    <w:rsid w:val="0037399D"/>
    <w:rsid w:val="00373CAD"/>
    <w:rsid w:val="003743D2"/>
    <w:rsid w:val="00376088"/>
    <w:rsid w:val="003765B8"/>
    <w:rsid w:val="00376D9A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BF"/>
    <w:rsid w:val="003A59CF"/>
    <w:rsid w:val="003B47E8"/>
    <w:rsid w:val="003B5808"/>
    <w:rsid w:val="003C0673"/>
    <w:rsid w:val="003C0A48"/>
    <w:rsid w:val="003C154C"/>
    <w:rsid w:val="003C3971"/>
    <w:rsid w:val="003C4685"/>
    <w:rsid w:val="003C6271"/>
    <w:rsid w:val="003D2E90"/>
    <w:rsid w:val="003D6E74"/>
    <w:rsid w:val="003E219C"/>
    <w:rsid w:val="003E3030"/>
    <w:rsid w:val="003E4CE1"/>
    <w:rsid w:val="003E7753"/>
    <w:rsid w:val="003F0D68"/>
    <w:rsid w:val="003F19E4"/>
    <w:rsid w:val="003F6B60"/>
    <w:rsid w:val="00401D17"/>
    <w:rsid w:val="00405C84"/>
    <w:rsid w:val="00406FCD"/>
    <w:rsid w:val="0041092D"/>
    <w:rsid w:val="00411CE1"/>
    <w:rsid w:val="004209EB"/>
    <w:rsid w:val="00423334"/>
    <w:rsid w:val="0042345C"/>
    <w:rsid w:val="00423EE1"/>
    <w:rsid w:val="0042443C"/>
    <w:rsid w:val="00430DCF"/>
    <w:rsid w:val="004329A1"/>
    <w:rsid w:val="00433316"/>
    <w:rsid w:val="004344EA"/>
    <w:rsid w:val="00434511"/>
    <w:rsid w:val="004345EC"/>
    <w:rsid w:val="00435EF2"/>
    <w:rsid w:val="0044021D"/>
    <w:rsid w:val="00441DCF"/>
    <w:rsid w:val="00454711"/>
    <w:rsid w:val="004547A7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A1045"/>
    <w:rsid w:val="004A30E8"/>
    <w:rsid w:val="004A5FAB"/>
    <w:rsid w:val="004A78E7"/>
    <w:rsid w:val="004A7BCC"/>
    <w:rsid w:val="004B1E2D"/>
    <w:rsid w:val="004B5390"/>
    <w:rsid w:val="004B7EAA"/>
    <w:rsid w:val="004C1601"/>
    <w:rsid w:val="004C2B71"/>
    <w:rsid w:val="004C54C2"/>
    <w:rsid w:val="004C65D4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E6963"/>
    <w:rsid w:val="004F0988"/>
    <w:rsid w:val="004F3340"/>
    <w:rsid w:val="004F3E3D"/>
    <w:rsid w:val="004F72C4"/>
    <w:rsid w:val="0050054D"/>
    <w:rsid w:val="00504B44"/>
    <w:rsid w:val="0050581F"/>
    <w:rsid w:val="00505EAD"/>
    <w:rsid w:val="005115AA"/>
    <w:rsid w:val="0051281D"/>
    <w:rsid w:val="005176BE"/>
    <w:rsid w:val="005247B1"/>
    <w:rsid w:val="00526705"/>
    <w:rsid w:val="0052714B"/>
    <w:rsid w:val="005317B4"/>
    <w:rsid w:val="0053388B"/>
    <w:rsid w:val="00535773"/>
    <w:rsid w:val="00535C21"/>
    <w:rsid w:val="0054227E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048"/>
    <w:rsid w:val="005668F0"/>
    <w:rsid w:val="00566F60"/>
    <w:rsid w:val="00570E40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F4A"/>
    <w:rsid w:val="005972D3"/>
    <w:rsid w:val="005973BE"/>
    <w:rsid w:val="005A124B"/>
    <w:rsid w:val="005A333A"/>
    <w:rsid w:val="005A5986"/>
    <w:rsid w:val="005A62F8"/>
    <w:rsid w:val="005B428B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C62"/>
    <w:rsid w:val="005E3EA4"/>
    <w:rsid w:val="005E69AE"/>
    <w:rsid w:val="005F0E07"/>
    <w:rsid w:val="005F25DE"/>
    <w:rsid w:val="005F366B"/>
    <w:rsid w:val="005F5375"/>
    <w:rsid w:val="00602AEA"/>
    <w:rsid w:val="006063BB"/>
    <w:rsid w:val="00606F31"/>
    <w:rsid w:val="00607E3C"/>
    <w:rsid w:val="00610AE6"/>
    <w:rsid w:val="00611C23"/>
    <w:rsid w:val="00613C2E"/>
    <w:rsid w:val="00614FDF"/>
    <w:rsid w:val="00615C99"/>
    <w:rsid w:val="00616254"/>
    <w:rsid w:val="006246A7"/>
    <w:rsid w:val="0062595A"/>
    <w:rsid w:val="00630CFB"/>
    <w:rsid w:val="00634DDB"/>
    <w:rsid w:val="0063543D"/>
    <w:rsid w:val="006372D3"/>
    <w:rsid w:val="006374BF"/>
    <w:rsid w:val="00640471"/>
    <w:rsid w:val="0064113D"/>
    <w:rsid w:val="00643826"/>
    <w:rsid w:val="006454A0"/>
    <w:rsid w:val="00646BF4"/>
    <w:rsid w:val="00647114"/>
    <w:rsid w:val="006512C0"/>
    <w:rsid w:val="00652037"/>
    <w:rsid w:val="00652B23"/>
    <w:rsid w:val="0065338E"/>
    <w:rsid w:val="00655C8C"/>
    <w:rsid w:val="006602A7"/>
    <w:rsid w:val="00660DCB"/>
    <w:rsid w:val="00661402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B1AA6"/>
    <w:rsid w:val="006B30D0"/>
    <w:rsid w:val="006B5AC6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2A58"/>
    <w:rsid w:val="007045AF"/>
    <w:rsid w:val="00710F89"/>
    <w:rsid w:val="0071234D"/>
    <w:rsid w:val="00713C44"/>
    <w:rsid w:val="0072103D"/>
    <w:rsid w:val="00724320"/>
    <w:rsid w:val="00725D83"/>
    <w:rsid w:val="00734850"/>
    <w:rsid w:val="00734A5B"/>
    <w:rsid w:val="00737981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676B"/>
    <w:rsid w:val="00756ABD"/>
    <w:rsid w:val="00763820"/>
    <w:rsid w:val="00764943"/>
    <w:rsid w:val="00767480"/>
    <w:rsid w:val="0077202E"/>
    <w:rsid w:val="0077229C"/>
    <w:rsid w:val="00774972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4007"/>
    <w:rsid w:val="007B600E"/>
    <w:rsid w:val="007B72EF"/>
    <w:rsid w:val="007C2486"/>
    <w:rsid w:val="007C2D04"/>
    <w:rsid w:val="007C2E5B"/>
    <w:rsid w:val="007C373C"/>
    <w:rsid w:val="007C4186"/>
    <w:rsid w:val="007C41FA"/>
    <w:rsid w:val="007C4D8E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20A9"/>
    <w:rsid w:val="007F3C59"/>
    <w:rsid w:val="007F65F7"/>
    <w:rsid w:val="007F6EA6"/>
    <w:rsid w:val="00801A74"/>
    <w:rsid w:val="008028A4"/>
    <w:rsid w:val="0081402A"/>
    <w:rsid w:val="00814537"/>
    <w:rsid w:val="0081501E"/>
    <w:rsid w:val="00816E53"/>
    <w:rsid w:val="00820B25"/>
    <w:rsid w:val="008238FA"/>
    <w:rsid w:val="00824EAA"/>
    <w:rsid w:val="00825DBD"/>
    <w:rsid w:val="0082663C"/>
    <w:rsid w:val="00827913"/>
    <w:rsid w:val="00830747"/>
    <w:rsid w:val="00830E0C"/>
    <w:rsid w:val="008327E8"/>
    <w:rsid w:val="00834270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6601B"/>
    <w:rsid w:val="008669D6"/>
    <w:rsid w:val="00867F07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1C61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96C6D"/>
    <w:rsid w:val="008A1094"/>
    <w:rsid w:val="008A1CE8"/>
    <w:rsid w:val="008A578A"/>
    <w:rsid w:val="008B1724"/>
    <w:rsid w:val="008C384C"/>
    <w:rsid w:val="008C48B5"/>
    <w:rsid w:val="008C4F93"/>
    <w:rsid w:val="008C4F98"/>
    <w:rsid w:val="008D0837"/>
    <w:rsid w:val="008D0E81"/>
    <w:rsid w:val="008D228C"/>
    <w:rsid w:val="008D368E"/>
    <w:rsid w:val="008D3F49"/>
    <w:rsid w:val="008D4762"/>
    <w:rsid w:val="008D710C"/>
    <w:rsid w:val="008E1F5A"/>
    <w:rsid w:val="008E35EF"/>
    <w:rsid w:val="008E415C"/>
    <w:rsid w:val="008E43BC"/>
    <w:rsid w:val="008E73BB"/>
    <w:rsid w:val="008E7986"/>
    <w:rsid w:val="008F1314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203F"/>
    <w:rsid w:val="00942E7E"/>
    <w:rsid w:val="00942EC2"/>
    <w:rsid w:val="009434B9"/>
    <w:rsid w:val="009434FC"/>
    <w:rsid w:val="009451AC"/>
    <w:rsid w:val="0095191F"/>
    <w:rsid w:val="009533CB"/>
    <w:rsid w:val="0095393B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5A5D"/>
    <w:rsid w:val="009C779B"/>
    <w:rsid w:val="009C7D05"/>
    <w:rsid w:val="009D1301"/>
    <w:rsid w:val="009D3BAD"/>
    <w:rsid w:val="009D3E65"/>
    <w:rsid w:val="009D525E"/>
    <w:rsid w:val="009E0ABB"/>
    <w:rsid w:val="009E5870"/>
    <w:rsid w:val="009E5B6C"/>
    <w:rsid w:val="009E6EF9"/>
    <w:rsid w:val="009F2D20"/>
    <w:rsid w:val="009F37B7"/>
    <w:rsid w:val="009F438C"/>
    <w:rsid w:val="009F5E43"/>
    <w:rsid w:val="009F6611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F9F"/>
    <w:rsid w:val="00A26956"/>
    <w:rsid w:val="00A2740C"/>
    <w:rsid w:val="00A27817"/>
    <w:rsid w:val="00A40481"/>
    <w:rsid w:val="00A40E64"/>
    <w:rsid w:val="00A41F9F"/>
    <w:rsid w:val="00A43588"/>
    <w:rsid w:val="00A45AE1"/>
    <w:rsid w:val="00A45FBE"/>
    <w:rsid w:val="00A46C3E"/>
    <w:rsid w:val="00A5228B"/>
    <w:rsid w:val="00A53724"/>
    <w:rsid w:val="00A57483"/>
    <w:rsid w:val="00A614CC"/>
    <w:rsid w:val="00A61D21"/>
    <w:rsid w:val="00A63A9E"/>
    <w:rsid w:val="00A64DC7"/>
    <w:rsid w:val="00A706F3"/>
    <w:rsid w:val="00A708B4"/>
    <w:rsid w:val="00A721CC"/>
    <w:rsid w:val="00A73129"/>
    <w:rsid w:val="00A75E72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5E6"/>
    <w:rsid w:val="00AA1DEE"/>
    <w:rsid w:val="00AA756E"/>
    <w:rsid w:val="00AA7587"/>
    <w:rsid w:val="00AA7E03"/>
    <w:rsid w:val="00AB55F7"/>
    <w:rsid w:val="00AB7BAE"/>
    <w:rsid w:val="00AC0712"/>
    <w:rsid w:val="00AC0F82"/>
    <w:rsid w:val="00AC1894"/>
    <w:rsid w:val="00AC44E4"/>
    <w:rsid w:val="00AC64FE"/>
    <w:rsid w:val="00AC6BC6"/>
    <w:rsid w:val="00AD02DD"/>
    <w:rsid w:val="00AD1856"/>
    <w:rsid w:val="00AE0D02"/>
    <w:rsid w:val="00AE31A5"/>
    <w:rsid w:val="00AE3797"/>
    <w:rsid w:val="00AE46C3"/>
    <w:rsid w:val="00AE49DF"/>
    <w:rsid w:val="00AE5263"/>
    <w:rsid w:val="00AE65C1"/>
    <w:rsid w:val="00AE6A29"/>
    <w:rsid w:val="00AE7938"/>
    <w:rsid w:val="00AE7C45"/>
    <w:rsid w:val="00AF3DFE"/>
    <w:rsid w:val="00AF3E87"/>
    <w:rsid w:val="00AF6E9C"/>
    <w:rsid w:val="00B002EB"/>
    <w:rsid w:val="00B03062"/>
    <w:rsid w:val="00B0551F"/>
    <w:rsid w:val="00B06B5A"/>
    <w:rsid w:val="00B106AD"/>
    <w:rsid w:val="00B13A90"/>
    <w:rsid w:val="00B15449"/>
    <w:rsid w:val="00B17006"/>
    <w:rsid w:val="00B1778C"/>
    <w:rsid w:val="00B2482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79CC"/>
    <w:rsid w:val="00B535D3"/>
    <w:rsid w:val="00B558D0"/>
    <w:rsid w:val="00B57417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290F"/>
    <w:rsid w:val="00B85868"/>
    <w:rsid w:val="00B86886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2B0D"/>
    <w:rsid w:val="00BE3255"/>
    <w:rsid w:val="00BE56B0"/>
    <w:rsid w:val="00BF128E"/>
    <w:rsid w:val="00BF147F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67FD"/>
    <w:rsid w:val="00C06A0B"/>
    <w:rsid w:val="00C11BD3"/>
    <w:rsid w:val="00C13B16"/>
    <w:rsid w:val="00C1496A"/>
    <w:rsid w:val="00C204C2"/>
    <w:rsid w:val="00C27DE7"/>
    <w:rsid w:val="00C33079"/>
    <w:rsid w:val="00C33B74"/>
    <w:rsid w:val="00C35C91"/>
    <w:rsid w:val="00C40C96"/>
    <w:rsid w:val="00C415ED"/>
    <w:rsid w:val="00C429E7"/>
    <w:rsid w:val="00C434B1"/>
    <w:rsid w:val="00C43AC8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97B"/>
    <w:rsid w:val="00C93AEC"/>
    <w:rsid w:val="00C93F40"/>
    <w:rsid w:val="00C9523C"/>
    <w:rsid w:val="00C9528E"/>
    <w:rsid w:val="00CA0AB6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2556"/>
    <w:rsid w:val="00CC3B8E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651C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AB4"/>
    <w:rsid w:val="00D15E19"/>
    <w:rsid w:val="00D202CB"/>
    <w:rsid w:val="00D2233D"/>
    <w:rsid w:val="00D30164"/>
    <w:rsid w:val="00D30317"/>
    <w:rsid w:val="00D309CC"/>
    <w:rsid w:val="00D310DB"/>
    <w:rsid w:val="00D33315"/>
    <w:rsid w:val="00D33BC4"/>
    <w:rsid w:val="00D348FB"/>
    <w:rsid w:val="00D40582"/>
    <w:rsid w:val="00D43600"/>
    <w:rsid w:val="00D439E7"/>
    <w:rsid w:val="00D43D7A"/>
    <w:rsid w:val="00D44945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DF7754"/>
    <w:rsid w:val="00E0246E"/>
    <w:rsid w:val="00E034D1"/>
    <w:rsid w:val="00E047C8"/>
    <w:rsid w:val="00E104EE"/>
    <w:rsid w:val="00E10728"/>
    <w:rsid w:val="00E121D1"/>
    <w:rsid w:val="00E13DA2"/>
    <w:rsid w:val="00E15B44"/>
    <w:rsid w:val="00E16509"/>
    <w:rsid w:val="00E16EE0"/>
    <w:rsid w:val="00E24689"/>
    <w:rsid w:val="00E24807"/>
    <w:rsid w:val="00E33A2C"/>
    <w:rsid w:val="00E34203"/>
    <w:rsid w:val="00E344B4"/>
    <w:rsid w:val="00E3484E"/>
    <w:rsid w:val="00E36028"/>
    <w:rsid w:val="00E3668A"/>
    <w:rsid w:val="00E42A05"/>
    <w:rsid w:val="00E4372A"/>
    <w:rsid w:val="00E44582"/>
    <w:rsid w:val="00E45DF8"/>
    <w:rsid w:val="00E5123B"/>
    <w:rsid w:val="00E52495"/>
    <w:rsid w:val="00E52814"/>
    <w:rsid w:val="00E531EF"/>
    <w:rsid w:val="00E53C87"/>
    <w:rsid w:val="00E55388"/>
    <w:rsid w:val="00E56C5E"/>
    <w:rsid w:val="00E616AF"/>
    <w:rsid w:val="00E61A9D"/>
    <w:rsid w:val="00E649D8"/>
    <w:rsid w:val="00E66A66"/>
    <w:rsid w:val="00E72324"/>
    <w:rsid w:val="00E72ABE"/>
    <w:rsid w:val="00E74B35"/>
    <w:rsid w:val="00E75ACF"/>
    <w:rsid w:val="00E77645"/>
    <w:rsid w:val="00E77FA2"/>
    <w:rsid w:val="00E8018F"/>
    <w:rsid w:val="00E80979"/>
    <w:rsid w:val="00E8231A"/>
    <w:rsid w:val="00E835E4"/>
    <w:rsid w:val="00E83E2C"/>
    <w:rsid w:val="00E8448E"/>
    <w:rsid w:val="00E85DBC"/>
    <w:rsid w:val="00E86E0C"/>
    <w:rsid w:val="00E87976"/>
    <w:rsid w:val="00E96F61"/>
    <w:rsid w:val="00EA087C"/>
    <w:rsid w:val="00EA74A4"/>
    <w:rsid w:val="00EB6795"/>
    <w:rsid w:val="00EC0622"/>
    <w:rsid w:val="00EC1B72"/>
    <w:rsid w:val="00EC4A25"/>
    <w:rsid w:val="00EC6F47"/>
    <w:rsid w:val="00ED01D2"/>
    <w:rsid w:val="00ED0BE8"/>
    <w:rsid w:val="00ED2BD2"/>
    <w:rsid w:val="00ED41A4"/>
    <w:rsid w:val="00ED438D"/>
    <w:rsid w:val="00ED43E0"/>
    <w:rsid w:val="00ED5ECC"/>
    <w:rsid w:val="00EE089F"/>
    <w:rsid w:val="00EE0C35"/>
    <w:rsid w:val="00EE0FA8"/>
    <w:rsid w:val="00EE17E0"/>
    <w:rsid w:val="00EE5AA7"/>
    <w:rsid w:val="00EF2AAC"/>
    <w:rsid w:val="00EF6E5C"/>
    <w:rsid w:val="00EF7331"/>
    <w:rsid w:val="00F015FF"/>
    <w:rsid w:val="00F0230F"/>
    <w:rsid w:val="00F025A2"/>
    <w:rsid w:val="00F02CCF"/>
    <w:rsid w:val="00F04712"/>
    <w:rsid w:val="00F062A8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13C"/>
    <w:rsid w:val="00F2292D"/>
    <w:rsid w:val="00F22EC7"/>
    <w:rsid w:val="00F318A5"/>
    <w:rsid w:val="00F325C8"/>
    <w:rsid w:val="00F33F0F"/>
    <w:rsid w:val="00F35022"/>
    <w:rsid w:val="00F36A0F"/>
    <w:rsid w:val="00F41658"/>
    <w:rsid w:val="00F51455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C6FCE"/>
    <w:rsid w:val="00FD246F"/>
    <w:rsid w:val="00FD3792"/>
    <w:rsid w:val="00FD5F68"/>
    <w:rsid w:val="00FE08BE"/>
    <w:rsid w:val="00FE1BCE"/>
    <w:rsid w:val="00FE26DE"/>
    <w:rsid w:val="00FE3BA8"/>
    <w:rsid w:val="00FE458C"/>
    <w:rsid w:val="00FF13C9"/>
    <w:rsid w:val="00FF28FC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31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48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324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28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948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00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316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86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24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5792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BE2EE-27BB-45C2-8A33-0500E03F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1081</Words>
  <Characters>6162</Characters>
  <Application>Microsoft Office Word</Application>
  <DocSecurity>0</DocSecurity>
  <Lines>51</Lines>
  <Paragraphs>14</Paragraphs>
  <ScaleCrop>false</ScaleCrop>
  <Manager/>
  <Company>Apple Inc</Company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Zhifeng-Rev</cp:lastModifiedBy>
  <cp:revision>8</cp:revision>
  <cp:lastPrinted>2019-02-25T14:05:00Z</cp:lastPrinted>
  <dcterms:created xsi:type="dcterms:W3CDTF">2021-10-17T15:39:00Z</dcterms:created>
  <dcterms:modified xsi:type="dcterms:W3CDTF">2021-10-22T14:38:00Z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